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F3944" w14:textId="691DAEDE" w:rsidR="00B42AD1" w:rsidRDefault="004377F9" w:rsidP="00B42A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SWALE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d.1443-4)</w:t>
      </w:r>
    </w:p>
    <w:p w14:paraId="1A1D4E4C" w14:textId="731DA019" w:rsidR="004377F9" w:rsidRDefault="004377F9" w:rsidP="00B42A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Bridlington.</w:t>
      </w:r>
    </w:p>
    <w:p w14:paraId="0D572BCA" w14:textId="77777777" w:rsidR="004377F9" w:rsidRDefault="004377F9" w:rsidP="00B42AD1">
      <w:pPr>
        <w:pStyle w:val="NoSpacing"/>
        <w:rPr>
          <w:rFonts w:cs="Times New Roman"/>
          <w:szCs w:val="24"/>
        </w:rPr>
      </w:pPr>
    </w:p>
    <w:p w14:paraId="4678A5AF" w14:textId="77777777" w:rsidR="004377F9" w:rsidRDefault="004377F9" w:rsidP="00B42AD1">
      <w:pPr>
        <w:pStyle w:val="NoSpacing"/>
        <w:rPr>
          <w:rFonts w:cs="Times New Roman"/>
          <w:szCs w:val="24"/>
        </w:rPr>
      </w:pPr>
    </w:p>
    <w:p w14:paraId="4879F35C" w14:textId="42CE5D51" w:rsidR="004377F9" w:rsidRDefault="004377F9" w:rsidP="00B42A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Oct.1443</w:t>
      </w:r>
      <w:r>
        <w:rPr>
          <w:rFonts w:cs="Times New Roman"/>
          <w:szCs w:val="24"/>
        </w:rPr>
        <w:tab/>
        <w:t>He made his Will.   (W.Y.R. p.162)</w:t>
      </w:r>
    </w:p>
    <w:p w14:paraId="5BD8DFD2" w14:textId="19BC7564" w:rsidR="004377F9" w:rsidRDefault="004377F9" w:rsidP="00B42A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Jan.</w:t>
      </w: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>Probate of his Will.    (ibid.)</w:t>
      </w:r>
    </w:p>
    <w:p w14:paraId="332299C9" w14:textId="77777777" w:rsidR="004377F9" w:rsidRDefault="004377F9" w:rsidP="00B42AD1">
      <w:pPr>
        <w:pStyle w:val="NoSpacing"/>
        <w:rPr>
          <w:rFonts w:cs="Times New Roman"/>
          <w:szCs w:val="24"/>
        </w:rPr>
      </w:pPr>
    </w:p>
    <w:p w14:paraId="2F4F29E9" w14:textId="77777777" w:rsidR="004377F9" w:rsidRDefault="004377F9" w:rsidP="00B42AD1">
      <w:pPr>
        <w:pStyle w:val="NoSpacing"/>
        <w:rPr>
          <w:rFonts w:cs="Times New Roman"/>
          <w:szCs w:val="24"/>
        </w:rPr>
      </w:pPr>
    </w:p>
    <w:p w14:paraId="3DF2A342" w14:textId="5BB96892" w:rsidR="004377F9" w:rsidRPr="004377F9" w:rsidRDefault="004377F9" w:rsidP="00B42AD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October 2023</w:t>
      </w:r>
    </w:p>
    <w:sectPr w:rsidR="004377F9" w:rsidRPr="004377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31679" w14:textId="77777777" w:rsidR="00B42AD1" w:rsidRDefault="00B42AD1" w:rsidP="009139A6">
      <w:r>
        <w:separator/>
      </w:r>
    </w:p>
  </w:endnote>
  <w:endnote w:type="continuationSeparator" w:id="0">
    <w:p w14:paraId="442EF3CB" w14:textId="77777777" w:rsidR="00B42AD1" w:rsidRDefault="00B42A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2CF2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DD4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D1A2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A7017" w14:textId="77777777" w:rsidR="00B42AD1" w:rsidRDefault="00B42AD1" w:rsidP="009139A6">
      <w:r>
        <w:separator/>
      </w:r>
    </w:p>
  </w:footnote>
  <w:footnote w:type="continuationSeparator" w:id="0">
    <w:p w14:paraId="1F80C600" w14:textId="77777777" w:rsidR="00B42AD1" w:rsidRDefault="00B42A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416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8C6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1AA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AD1"/>
    <w:rsid w:val="000666E0"/>
    <w:rsid w:val="002510B7"/>
    <w:rsid w:val="004377F9"/>
    <w:rsid w:val="005C130B"/>
    <w:rsid w:val="00813B65"/>
    <w:rsid w:val="00826F5C"/>
    <w:rsid w:val="009139A6"/>
    <w:rsid w:val="009448BB"/>
    <w:rsid w:val="00947624"/>
    <w:rsid w:val="00A3176C"/>
    <w:rsid w:val="00AE65F8"/>
    <w:rsid w:val="00B42AD1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1EA59"/>
  <w15:chartTrackingRefBased/>
  <w15:docId w15:val="{B739FE6F-DBD3-4309-8400-7C2BF3030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18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2023-10-20T19:51:00Z</dcterms:created>
  <dcterms:modified xsi:type="dcterms:W3CDTF">2023-10-20T20:22:00Z</dcterms:modified>
</cp:coreProperties>
</file>